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205" w:rsidRDefault="003F5A32" w:rsidP="008272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Simon MASSENGHAM</w:t>
      </w:r>
      <w:bookmarkStart w:id="0" w:name="_GoBack"/>
      <w:bookmarkEnd w:id="0"/>
      <w:r w:rsidR="00827205">
        <w:rPr>
          <w:rFonts w:ascii="Times New Roman" w:hAnsi="Times New Roman" w:cs="Times New Roman"/>
          <w:sz w:val="24"/>
          <w:szCs w:val="24"/>
        </w:rPr>
        <w:t xml:space="preserve">      </w:t>
      </w:r>
      <w:r w:rsidR="00827205">
        <w:rPr>
          <w:rFonts w:ascii="Times New Roman" w:hAnsi="Times New Roman" w:cs="Times New Roman"/>
          <w:sz w:val="24"/>
          <w:szCs w:val="24"/>
        </w:rPr>
        <w:t>(fl.1419)</w:t>
      </w:r>
    </w:p>
    <w:p w:rsidR="00827205" w:rsidRDefault="00827205" w:rsidP="008272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7205" w:rsidRDefault="00827205" w:rsidP="008272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7205" w:rsidRDefault="00827205" w:rsidP="008272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Apr.1419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Hingham,</w:t>
      </w:r>
    </w:p>
    <w:p w:rsidR="00827205" w:rsidRDefault="00827205" w:rsidP="008272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Norfolk, into lands held by the late Sir Thomas Morley(q.v.).</w:t>
      </w:r>
    </w:p>
    <w:p w:rsidR="00827205" w:rsidRDefault="00827205" w:rsidP="008272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61A90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21-44)</w:t>
      </w:r>
    </w:p>
    <w:p w:rsidR="00827205" w:rsidRDefault="00827205" w:rsidP="008272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7205" w:rsidRDefault="00827205" w:rsidP="008272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827205" w:rsidRDefault="00827205" w:rsidP="008272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October 2015</w:t>
      </w:r>
    </w:p>
    <w:sectPr w:rsidR="00DD5B8A" w:rsidRPr="008272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205" w:rsidRDefault="00827205" w:rsidP="00564E3C">
      <w:pPr>
        <w:spacing w:after="0" w:line="240" w:lineRule="auto"/>
      </w:pPr>
      <w:r>
        <w:separator/>
      </w:r>
    </w:p>
  </w:endnote>
  <w:endnote w:type="continuationSeparator" w:id="0">
    <w:p w:rsidR="00827205" w:rsidRDefault="0082720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27205">
      <w:rPr>
        <w:rFonts w:ascii="Times New Roman" w:hAnsi="Times New Roman" w:cs="Times New Roman"/>
        <w:noProof/>
        <w:sz w:val="24"/>
        <w:szCs w:val="24"/>
      </w:rPr>
      <w:t>14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205" w:rsidRDefault="00827205" w:rsidP="00564E3C">
      <w:pPr>
        <w:spacing w:after="0" w:line="240" w:lineRule="auto"/>
      </w:pPr>
      <w:r>
        <w:separator/>
      </w:r>
    </w:p>
  </w:footnote>
  <w:footnote w:type="continuationSeparator" w:id="0">
    <w:p w:rsidR="00827205" w:rsidRDefault="0082720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205"/>
    <w:rsid w:val="00372DC6"/>
    <w:rsid w:val="003F5A32"/>
    <w:rsid w:val="00564E3C"/>
    <w:rsid w:val="0064591D"/>
    <w:rsid w:val="0082720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BA2E2"/>
  <w15:chartTrackingRefBased/>
  <w15:docId w15:val="{EEEE007E-B84A-4255-976B-C684A5A4D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272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2015-10-14T19:44:00Z</dcterms:created>
  <dcterms:modified xsi:type="dcterms:W3CDTF">2015-10-14T19:46:00Z</dcterms:modified>
</cp:coreProperties>
</file>